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CC54D" w14:textId="77777777" w:rsidR="00556C5F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PERKYN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619F855" w14:textId="77777777" w:rsidR="00556C5F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58BB28" w14:textId="77777777" w:rsidR="00556C5F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0C50D" w14:textId="77777777" w:rsidR="00556C5F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Midhurst, Surrey,</w:t>
      </w:r>
    </w:p>
    <w:p w14:paraId="6E643D31" w14:textId="77777777" w:rsidR="00556C5F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Hugh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68C66DB" w14:textId="77777777" w:rsidR="00556C5F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18-55)</w:t>
      </w:r>
    </w:p>
    <w:p w14:paraId="2352A252" w14:textId="77777777" w:rsidR="00556C5F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29F78F" w14:textId="77777777" w:rsidR="00556C5F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0B05A3" w14:textId="77777777" w:rsidR="00556C5F" w:rsidRPr="006A34E1" w:rsidRDefault="00556C5F" w:rsidP="00556C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3D29AF4A" w14:textId="46E40C24" w:rsidR="00BA00AB" w:rsidRPr="00556C5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56C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545E4" w14:textId="77777777" w:rsidR="00556C5F" w:rsidRDefault="00556C5F" w:rsidP="009139A6">
      <w:r>
        <w:separator/>
      </w:r>
    </w:p>
  </w:endnote>
  <w:endnote w:type="continuationSeparator" w:id="0">
    <w:p w14:paraId="3DF61A09" w14:textId="77777777" w:rsidR="00556C5F" w:rsidRDefault="00556C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6FC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6B2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96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67F3B" w14:textId="77777777" w:rsidR="00556C5F" w:rsidRDefault="00556C5F" w:rsidP="009139A6">
      <w:r>
        <w:separator/>
      </w:r>
    </w:p>
  </w:footnote>
  <w:footnote w:type="continuationSeparator" w:id="0">
    <w:p w14:paraId="2667BCB1" w14:textId="77777777" w:rsidR="00556C5F" w:rsidRDefault="00556C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B4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FF5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2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C5F"/>
    <w:rsid w:val="000666E0"/>
    <w:rsid w:val="002510B7"/>
    <w:rsid w:val="00556C5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19D64"/>
  <w15:chartTrackingRefBased/>
  <w15:docId w15:val="{D6B711E1-B179-4291-9FF1-7AE5A06D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2022-02-18T20:27:00Z</dcterms:created>
  <dcterms:modified xsi:type="dcterms:W3CDTF">2022-02-18T20:27:00Z</dcterms:modified>
</cp:coreProperties>
</file>